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D0" w:rsidRPr="00E24FE4" w:rsidRDefault="00C12ED0" w:rsidP="00DA3427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4.7pt;margin-top:-8.45pt;width:54pt;height:27pt;z-index:251658240">
            <v:textbox style="mso-next-textbox:#_x0000_s1026">
              <w:txbxContent>
                <w:p w:rsidR="00C12ED0" w:rsidRDefault="00C12ED0" w:rsidP="00E724ED">
                  <w:pPr>
                    <w:jc w:val="center"/>
                  </w:pPr>
                  <w:r>
                    <w:rPr>
                      <w:rFonts w:hint="eastAsia"/>
                    </w:rPr>
                    <w:t>表一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left:0;text-align:left;margin-left:498.7pt;margin-top:-24.75pt;width:43.8pt;height:36.9pt;z-index:251657216" strokecolor="white">
            <v:textbox>
              <w:txbxContent>
                <w:p w:rsidR="00C12ED0" w:rsidRPr="00577766" w:rsidRDefault="00C12ED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E24FE4">
        <w:rPr>
          <w:rFonts w:ascii="標楷體" w:eastAsia="標楷體" w:hAnsi="標楷體" w:hint="eastAsia"/>
          <w:sz w:val="36"/>
          <w:szCs w:val="36"/>
        </w:rPr>
        <w:t>花蓮縣花蓮市中正國民小學</w:t>
      </w:r>
    </w:p>
    <w:p w:rsidR="00C12ED0" w:rsidRPr="00E24FE4" w:rsidRDefault="00C12ED0" w:rsidP="00DA3427">
      <w:pPr>
        <w:spacing w:line="500" w:lineRule="exact"/>
        <w:jc w:val="center"/>
        <w:rPr>
          <w:rFonts w:ascii="標楷體" w:eastAsia="標楷體" w:hAnsi="標楷體"/>
        </w:rPr>
      </w:pPr>
      <w:r w:rsidRPr="00E24FE4">
        <w:rPr>
          <w:rFonts w:ascii="標楷體" w:eastAsia="標楷體" w:hAnsi="標楷體" w:hint="eastAsia"/>
          <w:sz w:val="36"/>
          <w:szCs w:val="36"/>
        </w:rPr>
        <w:t>校內疑似特殊教育需求學生篩選評估轉介表</w:t>
      </w:r>
    </w:p>
    <w:tbl>
      <w:tblPr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8" w:space="0" w:color="000000"/>
          <w:insideV w:val="single" w:sz="8" w:space="0" w:color="000000"/>
        </w:tblBorders>
        <w:tblLook w:val="00A0"/>
      </w:tblPr>
      <w:tblGrid>
        <w:gridCol w:w="817"/>
        <w:gridCol w:w="2126"/>
        <w:gridCol w:w="851"/>
        <w:gridCol w:w="1417"/>
        <w:gridCol w:w="957"/>
        <w:gridCol w:w="319"/>
        <w:gridCol w:w="4141"/>
      </w:tblGrid>
      <w:tr w:rsidR="00C12ED0" w:rsidRPr="00E24FE4" w:rsidTr="007E0B89">
        <w:tc>
          <w:tcPr>
            <w:tcW w:w="817" w:type="dxa"/>
            <w:vMerge w:val="restart"/>
            <w:tcBorders>
              <w:top w:val="single" w:sz="24" w:space="0" w:color="000000"/>
            </w:tcBorders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學生</w:t>
            </w:r>
          </w:p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126" w:type="dxa"/>
            <w:vMerge w:val="restart"/>
            <w:tcBorders>
              <w:top w:val="single" w:sz="24" w:space="0" w:color="000000"/>
            </w:tcBorders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 w:val="restart"/>
            <w:tcBorders>
              <w:top w:val="single" w:sz="24" w:space="0" w:color="000000"/>
            </w:tcBorders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1417" w:type="dxa"/>
            <w:vMerge w:val="restart"/>
            <w:tcBorders>
              <w:top w:val="single" w:sz="24" w:space="0" w:color="000000"/>
            </w:tcBorders>
            <w:vAlign w:val="center"/>
          </w:tcPr>
          <w:p w:rsidR="00C12ED0" w:rsidRPr="007E0B89" w:rsidRDefault="00C12ED0" w:rsidP="007E0B89">
            <w:pPr>
              <w:spacing w:line="460" w:lineRule="exact"/>
              <w:jc w:val="righ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年</w:t>
            </w:r>
            <w:r w:rsidRPr="007E0B89">
              <w:rPr>
                <w:rFonts w:ascii="標楷體" w:eastAsia="標楷體" w:hAnsi="標楷體"/>
              </w:rPr>
              <w:t xml:space="preserve">   </w:t>
            </w:r>
            <w:r w:rsidRPr="007E0B89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957" w:type="dxa"/>
            <w:vMerge w:val="restart"/>
            <w:tcBorders>
              <w:top w:val="single" w:sz="24" w:space="0" w:color="000000"/>
            </w:tcBorders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轉介教師</w:t>
            </w:r>
          </w:p>
        </w:tc>
        <w:tc>
          <w:tcPr>
            <w:tcW w:w="4460" w:type="dxa"/>
            <w:gridSpan w:val="2"/>
            <w:tcBorders>
              <w:top w:val="single" w:sz="24" w:space="0" w:color="000000"/>
            </w:tcBorders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12ED0" w:rsidRPr="00E24FE4" w:rsidTr="007E0B89">
        <w:tc>
          <w:tcPr>
            <w:tcW w:w="817" w:type="dxa"/>
            <w:vMerge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vMerge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57" w:type="dxa"/>
            <w:vMerge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60" w:type="dxa"/>
            <w:gridSpan w:val="2"/>
            <w:vAlign w:val="center"/>
          </w:tcPr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□導師□</w:t>
            </w:r>
            <w:r w:rsidRPr="007E0B89">
              <w:rPr>
                <w:rFonts w:ascii="標楷體" w:eastAsia="標楷體" w:hAnsi="標楷體"/>
              </w:rPr>
              <w:t>_________</w:t>
            </w:r>
            <w:r w:rsidRPr="007E0B89">
              <w:rPr>
                <w:rFonts w:ascii="標楷體" w:eastAsia="標楷體" w:hAnsi="標楷體" w:hint="eastAsia"/>
              </w:rPr>
              <w:t>科任□其他</w:t>
            </w:r>
          </w:p>
        </w:tc>
      </w:tr>
      <w:tr w:rsidR="00C12ED0" w:rsidRPr="00E24FE4" w:rsidTr="007E0B89">
        <w:tc>
          <w:tcPr>
            <w:tcW w:w="817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126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生日</w:t>
            </w:r>
          </w:p>
        </w:tc>
        <w:tc>
          <w:tcPr>
            <w:tcW w:w="1417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57" w:type="dxa"/>
            <w:vMerge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60" w:type="dxa"/>
            <w:gridSpan w:val="2"/>
            <w:vAlign w:val="center"/>
          </w:tcPr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轉介時間：</w:t>
            </w:r>
            <w:r w:rsidRPr="007E0B89">
              <w:rPr>
                <w:rFonts w:ascii="標楷體" w:eastAsia="標楷體" w:hAnsi="標楷體"/>
              </w:rPr>
              <w:t xml:space="preserve">   </w:t>
            </w:r>
            <w:r w:rsidRPr="007E0B89">
              <w:rPr>
                <w:rFonts w:ascii="標楷體" w:eastAsia="標楷體" w:hAnsi="標楷體" w:hint="eastAsia"/>
              </w:rPr>
              <w:t>年</w:t>
            </w:r>
            <w:r w:rsidRPr="007E0B89">
              <w:rPr>
                <w:rFonts w:ascii="標楷體" w:eastAsia="標楷體" w:hAnsi="標楷體"/>
              </w:rPr>
              <w:t xml:space="preserve">   </w:t>
            </w:r>
            <w:r w:rsidRPr="007E0B89">
              <w:rPr>
                <w:rFonts w:ascii="標楷體" w:eastAsia="標楷體" w:hAnsi="標楷體" w:hint="eastAsia"/>
              </w:rPr>
              <w:t>月</w:t>
            </w:r>
            <w:r w:rsidRPr="007E0B89">
              <w:rPr>
                <w:rFonts w:ascii="標楷體" w:eastAsia="標楷體" w:hAnsi="標楷體"/>
              </w:rPr>
              <w:t xml:space="preserve">   </w:t>
            </w:r>
            <w:r w:rsidRPr="007E0B89">
              <w:rPr>
                <w:rFonts w:ascii="標楷體" w:eastAsia="標楷體" w:hAnsi="標楷體" w:hint="eastAsia"/>
              </w:rPr>
              <w:t>日</w:t>
            </w:r>
          </w:p>
        </w:tc>
      </w:tr>
      <w:tr w:rsidR="00C12ED0" w:rsidRPr="00E24FE4" w:rsidTr="007E0B89">
        <w:tc>
          <w:tcPr>
            <w:tcW w:w="817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轉學記錄</w:t>
            </w:r>
          </w:p>
        </w:tc>
        <w:tc>
          <w:tcPr>
            <w:tcW w:w="2126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□無□有</w:t>
            </w:r>
            <w:r w:rsidRPr="007E0B89">
              <w:rPr>
                <w:rFonts w:ascii="標楷體" w:eastAsia="標楷體" w:hAnsi="標楷體"/>
              </w:rPr>
              <w:t xml:space="preserve">(   </w:t>
            </w:r>
            <w:r w:rsidRPr="007E0B89">
              <w:rPr>
                <w:rFonts w:ascii="標楷體" w:eastAsia="標楷體" w:hAnsi="標楷體" w:hint="eastAsia"/>
              </w:rPr>
              <w:t>次</w:t>
            </w:r>
            <w:r w:rsidRPr="007E0B89">
              <w:rPr>
                <w:rFonts w:ascii="標楷體" w:eastAsia="標楷體" w:hAnsi="標楷體"/>
              </w:rPr>
              <w:t>)</w:t>
            </w:r>
          </w:p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轉入時間：</w:t>
            </w:r>
          </w:p>
        </w:tc>
        <w:tc>
          <w:tcPr>
            <w:tcW w:w="851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輔導記錄</w:t>
            </w:r>
          </w:p>
        </w:tc>
        <w:tc>
          <w:tcPr>
            <w:tcW w:w="6834" w:type="dxa"/>
            <w:gridSpan w:val="4"/>
            <w:vAlign w:val="center"/>
          </w:tcPr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□無</w:t>
            </w:r>
            <w:r w:rsidRPr="007E0B89">
              <w:rPr>
                <w:rFonts w:ascii="標楷體" w:eastAsia="標楷體" w:hAnsi="標楷體"/>
              </w:rPr>
              <w:t xml:space="preserve">  </w:t>
            </w:r>
            <w:r w:rsidRPr="007E0B89">
              <w:rPr>
                <w:rFonts w:ascii="標楷體" w:eastAsia="標楷體" w:hAnsi="標楷體" w:hint="eastAsia"/>
              </w:rPr>
              <w:t>□曾接受諮商輔導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為期</w:t>
            </w:r>
            <w:r w:rsidRPr="007E0B89">
              <w:rPr>
                <w:rFonts w:ascii="標楷體" w:eastAsia="標楷體" w:hAnsi="標楷體"/>
              </w:rPr>
              <w:t xml:space="preserve">  </w:t>
            </w:r>
            <w:r w:rsidRPr="007E0B89">
              <w:rPr>
                <w:rFonts w:ascii="標楷體" w:eastAsia="標楷體" w:hAnsi="標楷體" w:hint="eastAsia"/>
              </w:rPr>
              <w:t>學期</w:t>
            </w:r>
            <w:r w:rsidRPr="007E0B89">
              <w:rPr>
                <w:rFonts w:ascii="標楷體" w:eastAsia="標楷體" w:hAnsi="標楷體"/>
              </w:rPr>
              <w:t>)</w:t>
            </w:r>
            <w:r w:rsidRPr="007E0B89">
              <w:rPr>
                <w:rFonts w:ascii="標楷體" w:eastAsia="標楷體" w:hAnsi="標楷體" w:hint="eastAsia"/>
              </w:rPr>
              <w:t>，輔導教師：</w:t>
            </w:r>
          </w:p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□曾接受特教服務</w:t>
            </w:r>
            <w:r w:rsidRPr="007E0B89">
              <w:rPr>
                <w:rFonts w:ascii="標楷體" w:eastAsia="標楷體" w:hAnsi="標楷體"/>
              </w:rPr>
              <w:t xml:space="preserve">    </w:t>
            </w:r>
            <w:r w:rsidRPr="007E0B89">
              <w:rPr>
                <w:rFonts w:ascii="標楷體" w:eastAsia="標楷體" w:hAnsi="標楷體" w:hint="eastAsia"/>
              </w:rPr>
              <w:t>□曾接受補救教學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為期</w:t>
            </w:r>
            <w:r w:rsidRPr="007E0B89">
              <w:rPr>
                <w:rFonts w:ascii="標楷體" w:eastAsia="標楷體" w:hAnsi="標楷體"/>
              </w:rPr>
              <w:t xml:space="preserve"> </w:t>
            </w:r>
            <w:r w:rsidRPr="007E0B89">
              <w:rPr>
                <w:rFonts w:ascii="標楷體" w:eastAsia="標楷體" w:hAnsi="標楷體" w:hint="eastAsia"/>
              </w:rPr>
              <w:t>學期</w:t>
            </w:r>
            <w:r w:rsidRPr="007E0B89">
              <w:rPr>
                <w:rFonts w:ascii="標楷體" w:eastAsia="標楷體" w:hAnsi="標楷體"/>
              </w:rPr>
              <w:t>)</w:t>
            </w:r>
          </w:p>
        </w:tc>
      </w:tr>
      <w:tr w:rsidR="00C12ED0" w:rsidRPr="00E24FE4" w:rsidTr="007E0B89">
        <w:trPr>
          <w:trHeight w:val="1510"/>
        </w:trPr>
        <w:tc>
          <w:tcPr>
            <w:tcW w:w="817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檢附資料</w:t>
            </w:r>
          </w:p>
        </w:tc>
        <w:tc>
          <w:tcPr>
            <w:tcW w:w="2126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□手冊</w:t>
            </w:r>
            <w:r w:rsidRPr="007E0B89">
              <w:rPr>
                <w:rFonts w:ascii="標楷體" w:eastAsia="標楷體" w:hAnsi="標楷體"/>
              </w:rPr>
              <w:t>/</w:t>
            </w:r>
            <w:r w:rsidRPr="007E0B89">
              <w:rPr>
                <w:rFonts w:ascii="標楷體" w:eastAsia="標楷體" w:hAnsi="標楷體" w:hint="eastAsia"/>
              </w:rPr>
              <w:t>診斷影本</w:t>
            </w:r>
          </w:p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□其他</w:t>
            </w:r>
          </w:p>
        </w:tc>
        <w:tc>
          <w:tcPr>
            <w:tcW w:w="851" w:type="dxa"/>
            <w:vAlign w:val="center"/>
          </w:tcPr>
          <w:p w:rsidR="00C12ED0" w:rsidRPr="007E0B89" w:rsidRDefault="00C12ED0" w:rsidP="007E0B89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轉介原因簡述</w:t>
            </w:r>
          </w:p>
        </w:tc>
        <w:tc>
          <w:tcPr>
            <w:tcW w:w="2693" w:type="dxa"/>
            <w:gridSpan w:val="3"/>
            <w:vAlign w:val="center"/>
          </w:tcPr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141" w:type="dxa"/>
            <w:vAlign w:val="center"/>
          </w:tcPr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★家長對特教介入態度□接受□拒絕</w:t>
            </w:r>
          </w:p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★轉介類別：□學習困難□情緒行為□自閉症□其他：</w:t>
            </w:r>
            <w:r w:rsidRPr="007E0B89">
              <w:rPr>
                <w:rFonts w:ascii="標楷體" w:eastAsia="標楷體" w:hAnsi="標楷體"/>
              </w:rPr>
              <w:t>_________________</w:t>
            </w:r>
          </w:p>
        </w:tc>
      </w:tr>
      <w:tr w:rsidR="00C12ED0" w:rsidRPr="00E24FE4" w:rsidTr="007E0B89">
        <w:trPr>
          <w:trHeight w:val="8490"/>
        </w:trPr>
        <w:tc>
          <w:tcPr>
            <w:tcW w:w="10628" w:type="dxa"/>
            <w:gridSpan w:val="7"/>
            <w:vAlign w:val="center"/>
          </w:tcPr>
          <w:p w:rsidR="00C12ED0" w:rsidRPr="007E0B89" w:rsidRDefault="00C12ED0" w:rsidP="007E0B89">
            <w:pPr>
              <w:pStyle w:val="ListParagraph"/>
              <w:numPr>
                <w:ilvl w:val="0"/>
                <w:numId w:val="1"/>
              </w:numPr>
              <w:spacing w:line="4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健康狀況</w:t>
            </w:r>
          </w:p>
          <w:p w:rsidR="00C12ED0" w:rsidRPr="007E0B89" w:rsidRDefault="00C12ED0" w:rsidP="007E0B89">
            <w:pPr>
              <w:pStyle w:val="ListParagraph"/>
              <w:spacing w:line="4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感官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視力、聽力</w:t>
            </w:r>
            <w:r w:rsidRPr="007E0B89">
              <w:rPr>
                <w:rFonts w:ascii="標楷體" w:eastAsia="標楷體" w:hAnsi="標楷體"/>
              </w:rPr>
              <w:t xml:space="preserve">) </w:t>
            </w:r>
            <w:r w:rsidRPr="007E0B89">
              <w:rPr>
                <w:rFonts w:ascii="標楷體" w:eastAsia="標楷體" w:hAnsi="標楷體" w:hint="eastAsia"/>
              </w:rPr>
              <w:t>□正常□異常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請註明</w:t>
            </w:r>
            <w:r w:rsidRPr="007E0B89">
              <w:rPr>
                <w:rFonts w:ascii="標楷體" w:eastAsia="標楷體" w:hAnsi="標楷體"/>
              </w:rPr>
              <w:t>)______________________</w:t>
            </w:r>
          </w:p>
          <w:p w:rsidR="00C12ED0" w:rsidRPr="007E0B89" w:rsidRDefault="00C12ED0" w:rsidP="007E0B89">
            <w:pPr>
              <w:pStyle w:val="ListParagraph"/>
              <w:spacing w:line="4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生理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肢體、身體病弱</w:t>
            </w:r>
            <w:r w:rsidRPr="007E0B89">
              <w:rPr>
                <w:rFonts w:ascii="標楷體" w:eastAsia="標楷體" w:hAnsi="標楷體"/>
              </w:rPr>
              <w:t xml:space="preserve">) </w:t>
            </w:r>
            <w:r w:rsidRPr="007E0B89">
              <w:rPr>
                <w:rFonts w:ascii="標楷體" w:eastAsia="標楷體" w:hAnsi="標楷體" w:hint="eastAsia"/>
              </w:rPr>
              <w:t>□正常□異常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請註明</w:t>
            </w:r>
            <w:r w:rsidRPr="007E0B89">
              <w:rPr>
                <w:rFonts w:ascii="標楷體" w:eastAsia="標楷體" w:hAnsi="標楷體"/>
              </w:rPr>
              <w:t>)______________________</w:t>
            </w:r>
          </w:p>
          <w:p w:rsidR="00C12ED0" w:rsidRPr="007E0B89" w:rsidRDefault="00C12ED0" w:rsidP="007E0B89">
            <w:pPr>
              <w:pStyle w:val="ListParagraph"/>
              <w:spacing w:line="4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有無服用藥物□無□有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曾服用</w:t>
            </w:r>
            <w:r w:rsidRPr="007E0B89">
              <w:rPr>
                <w:rFonts w:ascii="標楷體" w:eastAsia="標楷體" w:hAnsi="標楷體"/>
              </w:rPr>
              <w:t>______________________</w:t>
            </w:r>
            <w:r w:rsidRPr="007E0B89">
              <w:rPr>
                <w:rFonts w:ascii="標楷體" w:eastAsia="標楷體" w:hAnsi="標楷體" w:hint="eastAsia"/>
              </w:rPr>
              <w:t>藥物</w:t>
            </w:r>
            <w:r w:rsidRPr="007E0B89">
              <w:rPr>
                <w:rFonts w:ascii="標楷體" w:eastAsia="標楷體" w:hAnsi="標楷體"/>
              </w:rPr>
              <w:t>)</w:t>
            </w:r>
          </w:p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二、學習及行為特徵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請勾選會嚴重影響到學習或適應者，可複選</w:t>
            </w:r>
            <w:r w:rsidRPr="007E0B89">
              <w:rPr>
                <w:rFonts w:ascii="標楷體" w:eastAsia="標楷體" w:hAnsi="標楷體"/>
              </w:rPr>
              <w:t>)</w:t>
            </w:r>
          </w:p>
          <w:p w:rsidR="00C12ED0" w:rsidRPr="007E0B89" w:rsidRDefault="00C12ED0" w:rsidP="00C12ED0">
            <w:pPr>
              <w:spacing w:line="460" w:lineRule="exact"/>
              <w:ind w:leftChars="177" w:left="31680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□話少或極少說話□動作協調能力差□容易分心□聽覺理解能力差□口語表達能力差</w:t>
            </w:r>
          </w:p>
          <w:p w:rsidR="00C12ED0" w:rsidRPr="007E0B89" w:rsidRDefault="00C12ED0" w:rsidP="00C12ED0">
            <w:pPr>
              <w:spacing w:line="460" w:lineRule="exact"/>
              <w:ind w:leftChars="177" w:left="31680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□識字能力差□閱讀理解能力差□書寫能力差□無法自行完成作業□學習速度很慢</w:t>
            </w:r>
          </w:p>
          <w:p w:rsidR="00C12ED0" w:rsidRPr="007E0B89" w:rsidRDefault="00C12ED0" w:rsidP="00C12ED0">
            <w:pPr>
              <w:spacing w:line="460" w:lineRule="exact"/>
              <w:ind w:leftChars="177" w:left="31680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□教過即忘□認真學仍學不會□在座位上經常動個不停□常做出危險行為</w:t>
            </w:r>
          </w:p>
          <w:p w:rsidR="00C12ED0" w:rsidRPr="007E0B89" w:rsidRDefault="00C12ED0" w:rsidP="00C12ED0">
            <w:pPr>
              <w:spacing w:line="460" w:lineRule="exact"/>
              <w:ind w:leftChars="177" w:left="31680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□人際關係差□有特殊固執行為□記憶力差□注意力差□手眼協調差</w:t>
            </w:r>
          </w:p>
          <w:p w:rsidR="00C12ED0" w:rsidRPr="007E0B89" w:rsidRDefault="00C12ED0" w:rsidP="00C12ED0">
            <w:pPr>
              <w:spacing w:line="460" w:lineRule="exact"/>
              <w:ind w:leftChars="177" w:left="31680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□其他</w:t>
            </w:r>
            <w:r w:rsidRPr="007E0B89">
              <w:rPr>
                <w:rFonts w:ascii="標楷體" w:eastAsia="標楷體" w:hAnsi="標楷體"/>
              </w:rPr>
              <w:t>___________________________________________________________________</w:t>
            </w:r>
          </w:p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三、家庭狀況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可複選、無特殊狀況者不需勾選</w:t>
            </w:r>
            <w:r w:rsidRPr="007E0B89">
              <w:rPr>
                <w:rFonts w:ascii="標楷體" w:eastAsia="標楷體" w:hAnsi="標楷體"/>
              </w:rPr>
              <w:t>)</w:t>
            </w:r>
          </w:p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/>
              </w:rPr>
              <w:t xml:space="preserve">    </w:t>
            </w:r>
            <w:r w:rsidRPr="007E0B89">
              <w:rPr>
                <w:rFonts w:ascii="標楷體" w:eastAsia="標楷體" w:hAnsi="標楷體" w:hint="eastAsia"/>
              </w:rPr>
              <w:t>□父母無固定工作□隔代教養□主要照顧者不識字□家中無人指導功課□有家暴□其他</w:t>
            </w:r>
          </w:p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四、學科能力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請以同班同學為比較標準，以數字表示：</w:t>
            </w:r>
            <w:r w:rsidRPr="007E0B89">
              <w:rPr>
                <w:rFonts w:ascii="標楷體" w:eastAsia="標楷體" w:hAnsi="標楷體"/>
              </w:rPr>
              <w:t>1</w:t>
            </w:r>
            <w:r w:rsidRPr="007E0B89">
              <w:rPr>
                <w:rFonts w:ascii="標楷體" w:eastAsia="標楷體" w:hAnsi="標楷體" w:hint="eastAsia"/>
              </w:rPr>
              <w:t>極差</w:t>
            </w:r>
            <w:r w:rsidRPr="007E0B89">
              <w:rPr>
                <w:rFonts w:ascii="標楷體" w:eastAsia="標楷體" w:hAnsi="標楷體"/>
              </w:rPr>
              <w:t>2</w:t>
            </w:r>
            <w:r w:rsidRPr="007E0B89">
              <w:rPr>
                <w:rFonts w:ascii="標楷體" w:eastAsia="標楷體" w:hAnsi="標楷體" w:hint="eastAsia"/>
              </w:rPr>
              <w:t>差</w:t>
            </w:r>
            <w:r w:rsidRPr="007E0B89">
              <w:rPr>
                <w:rFonts w:ascii="標楷體" w:eastAsia="標楷體" w:hAnsi="標楷體"/>
              </w:rPr>
              <w:t>3</w:t>
            </w:r>
            <w:r w:rsidRPr="007E0B89">
              <w:rPr>
                <w:rFonts w:ascii="標楷體" w:eastAsia="標楷體" w:hAnsi="標楷體" w:hint="eastAsia"/>
              </w:rPr>
              <w:t>普通</w:t>
            </w:r>
            <w:r w:rsidRPr="007E0B89">
              <w:rPr>
                <w:rFonts w:ascii="標楷體" w:eastAsia="標楷體" w:hAnsi="標楷體"/>
              </w:rPr>
              <w:t>4</w:t>
            </w:r>
            <w:r w:rsidRPr="007E0B89">
              <w:rPr>
                <w:rFonts w:ascii="標楷體" w:eastAsia="標楷體" w:hAnsi="標楷體" w:hint="eastAsia"/>
              </w:rPr>
              <w:t>佳</w:t>
            </w:r>
            <w:r w:rsidRPr="007E0B89">
              <w:rPr>
                <w:rFonts w:ascii="標楷體" w:eastAsia="標楷體" w:hAnsi="標楷體"/>
              </w:rPr>
              <w:t>5</w:t>
            </w:r>
            <w:r w:rsidRPr="007E0B89">
              <w:rPr>
                <w:rFonts w:ascii="標楷體" w:eastAsia="標楷體" w:hAnsi="標楷體" w:hint="eastAsia"/>
              </w:rPr>
              <w:t>極佳</w:t>
            </w:r>
            <w:r w:rsidRPr="007E0B89">
              <w:rPr>
                <w:rFonts w:ascii="標楷體" w:eastAsia="標楷體" w:hAnsi="標楷體"/>
              </w:rPr>
              <w:t>)</w:t>
            </w:r>
          </w:p>
          <w:p w:rsidR="00C12ED0" w:rsidRPr="007E0B89" w:rsidRDefault="00C12ED0" w:rsidP="00C12ED0">
            <w:pPr>
              <w:spacing w:line="460" w:lineRule="exact"/>
              <w:ind w:firstLineChars="200" w:firstLine="31680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/>
              </w:rPr>
              <w:t>(  )</w:t>
            </w:r>
            <w:r w:rsidRPr="007E0B89">
              <w:rPr>
                <w:rFonts w:ascii="標楷體" w:eastAsia="標楷體" w:hAnsi="標楷體" w:hint="eastAsia"/>
              </w:rPr>
              <w:t>國語</w:t>
            </w:r>
            <w:r w:rsidRPr="007E0B89">
              <w:rPr>
                <w:rFonts w:ascii="標楷體" w:eastAsia="標楷體" w:hAnsi="標楷體"/>
              </w:rPr>
              <w:t>(  )</w:t>
            </w:r>
            <w:r w:rsidRPr="007E0B89">
              <w:rPr>
                <w:rFonts w:ascii="標楷體" w:eastAsia="標楷體" w:hAnsi="標楷體" w:hint="eastAsia"/>
              </w:rPr>
              <w:t>數學</w:t>
            </w:r>
            <w:r w:rsidRPr="007E0B89">
              <w:rPr>
                <w:rFonts w:ascii="標楷體" w:eastAsia="標楷體" w:hAnsi="標楷體"/>
              </w:rPr>
              <w:t>(  )</w:t>
            </w:r>
            <w:r w:rsidRPr="007E0B89">
              <w:rPr>
                <w:rFonts w:ascii="標楷體" w:eastAsia="標楷體" w:hAnsi="標楷體" w:hint="eastAsia"/>
              </w:rPr>
              <w:t>英語</w:t>
            </w:r>
            <w:r w:rsidRPr="007E0B89">
              <w:rPr>
                <w:rFonts w:ascii="標楷體" w:eastAsia="標楷體" w:hAnsi="標楷體"/>
              </w:rPr>
              <w:t>(  )</w:t>
            </w:r>
            <w:r w:rsidRPr="007E0B89">
              <w:rPr>
                <w:rFonts w:ascii="標楷體" w:eastAsia="標楷體" w:hAnsi="標楷體" w:hint="eastAsia"/>
              </w:rPr>
              <w:t>社會</w:t>
            </w:r>
            <w:r w:rsidRPr="007E0B89">
              <w:rPr>
                <w:rFonts w:ascii="標楷體" w:eastAsia="標楷體" w:hAnsi="標楷體"/>
              </w:rPr>
              <w:t>(  )</w:t>
            </w:r>
            <w:r w:rsidRPr="007E0B89">
              <w:rPr>
                <w:rFonts w:ascii="標楷體" w:eastAsia="標楷體" w:hAnsi="標楷體" w:hint="eastAsia"/>
              </w:rPr>
              <w:t>自然</w:t>
            </w:r>
          </w:p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五、前</w:t>
            </w:r>
            <w:r w:rsidRPr="007E0B89">
              <w:rPr>
                <w:rFonts w:ascii="標楷體" w:eastAsia="標楷體" w:hAnsi="標楷體"/>
              </w:rPr>
              <w:t>2</w:t>
            </w:r>
            <w:r w:rsidRPr="007E0B89">
              <w:rPr>
                <w:rFonts w:ascii="標楷體" w:eastAsia="標楷體" w:hAnsi="標楷體" w:hint="eastAsia"/>
              </w:rPr>
              <w:t>次定期評量成績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請註明學生分數以及班級平均分數</w:t>
            </w:r>
            <w:r w:rsidRPr="007E0B89">
              <w:rPr>
                <w:rFonts w:ascii="標楷體" w:eastAsia="標楷體" w:hAnsi="標楷體"/>
              </w:rPr>
              <w:t>)</w:t>
            </w:r>
          </w:p>
          <w:tbl>
            <w:tblPr>
              <w:tblW w:w="0" w:type="auto"/>
              <w:tblInd w:w="3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011"/>
              <w:gridCol w:w="1715"/>
              <w:gridCol w:w="1715"/>
              <w:gridCol w:w="1715"/>
              <w:gridCol w:w="1715"/>
              <w:gridCol w:w="1716"/>
            </w:tblGrid>
            <w:tr w:rsidR="00C12ED0" w:rsidTr="007E0B89">
              <w:tc>
                <w:tcPr>
                  <w:tcW w:w="1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7E0B89">
                    <w:rPr>
                      <w:rFonts w:ascii="標楷體" w:eastAsia="標楷體" w:hAnsi="標楷體" w:hint="eastAsia"/>
                    </w:rPr>
                    <w:t>國語</w:t>
                  </w:r>
                  <w:r w:rsidRPr="007E0B89">
                    <w:rPr>
                      <w:rFonts w:ascii="標楷體" w:eastAsia="標楷體" w:hAnsi="標楷體"/>
                    </w:rPr>
                    <w:t>/</w:t>
                  </w:r>
                  <w:r w:rsidRPr="007E0B89">
                    <w:rPr>
                      <w:rFonts w:ascii="標楷體" w:eastAsia="標楷體" w:hAnsi="標楷體" w:hint="eastAsia"/>
                    </w:rPr>
                    <w:t>班平均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7E0B89">
                    <w:rPr>
                      <w:rFonts w:ascii="標楷體" w:eastAsia="標楷體" w:hAnsi="標楷體" w:hint="eastAsia"/>
                    </w:rPr>
                    <w:t>英語</w:t>
                  </w:r>
                  <w:r w:rsidRPr="007E0B89">
                    <w:rPr>
                      <w:rFonts w:ascii="標楷體" w:eastAsia="標楷體" w:hAnsi="標楷體"/>
                    </w:rPr>
                    <w:t>/</w:t>
                  </w:r>
                  <w:r w:rsidRPr="007E0B89">
                    <w:rPr>
                      <w:rFonts w:ascii="標楷體" w:eastAsia="標楷體" w:hAnsi="標楷體" w:hint="eastAsia"/>
                    </w:rPr>
                    <w:t>班平均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7E0B89">
                    <w:rPr>
                      <w:rFonts w:ascii="標楷體" w:eastAsia="標楷體" w:hAnsi="標楷體" w:hint="eastAsia"/>
                    </w:rPr>
                    <w:t>數學</w:t>
                  </w:r>
                  <w:r w:rsidRPr="007E0B89">
                    <w:rPr>
                      <w:rFonts w:ascii="標楷體" w:eastAsia="標楷體" w:hAnsi="標楷體"/>
                    </w:rPr>
                    <w:t>/</w:t>
                  </w:r>
                  <w:r w:rsidRPr="007E0B89">
                    <w:rPr>
                      <w:rFonts w:ascii="標楷體" w:eastAsia="標楷體" w:hAnsi="標楷體" w:hint="eastAsia"/>
                    </w:rPr>
                    <w:t>班平均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7E0B89">
                    <w:rPr>
                      <w:rFonts w:ascii="標楷體" w:eastAsia="標楷體" w:hAnsi="標楷體" w:hint="eastAsia"/>
                    </w:rPr>
                    <w:t>社會</w:t>
                  </w:r>
                  <w:r w:rsidRPr="007E0B89">
                    <w:rPr>
                      <w:rFonts w:ascii="標楷體" w:eastAsia="標楷體" w:hAnsi="標楷體"/>
                    </w:rPr>
                    <w:t>/</w:t>
                  </w:r>
                  <w:r w:rsidRPr="007E0B89">
                    <w:rPr>
                      <w:rFonts w:ascii="標楷體" w:eastAsia="標楷體" w:hAnsi="標楷體" w:hint="eastAsia"/>
                    </w:rPr>
                    <w:t>班平均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7E0B89">
                    <w:rPr>
                      <w:rFonts w:ascii="標楷體" w:eastAsia="標楷體" w:hAnsi="標楷體" w:hint="eastAsia"/>
                    </w:rPr>
                    <w:t>自然</w:t>
                  </w:r>
                  <w:r w:rsidRPr="007E0B89">
                    <w:rPr>
                      <w:rFonts w:ascii="標楷體" w:eastAsia="標楷體" w:hAnsi="標楷體"/>
                    </w:rPr>
                    <w:t>/</w:t>
                  </w:r>
                  <w:r w:rsidRPr="007E0B89">
                    <w:rPr>
                      <w:rFonts w:ascii="標楷體" w:eastAsia="標楷體" w:hAnsi="標楷體" w:hint="eastAsia"/>
                    </w:rPr>
                    <w:t>班平均</w:t>
                  </w:r>
                </w:p>
              </w:tc>
            </w:tr>
            <w:tr w:rsidR="00C12ED0" w:rsidTr="007E0B89">
              <w:tc>
                <w:tcPr>
                  <w:tcW w:w="1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7E0B89">
                    <w:rPr>
                      <w:rFonts w:ascii="標楷體" w:eastAsia="標楷體" w:hAnsi="標楷體" w:hint="eastAsia"/>
                    </w:rPr>
                    <w:t>第</w:t>
                  </w:r>
                  <w:r w:rsidRPr="007E0B89">
                    <w:rPr>
                      <w:rFonts w:ascii="標楷體" w:eastAsia="標楷體" w:hAnsi="標楷體"/>
                    </w:rPr>
                    <w:t>1</w:t>
                  </w:r>
                  <w:r w:rsidRPr="007E0B89">
                    <w:rPr>
                      <w:rFonts w:ascii="標楷體" w:eastAsia="標楷體" w:hAnsi="標楷體" w:hint="eastAsia"/>
                    </w:rPr>
                    <w:t>次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C12ED0" w:rsidTr="007E0B89">
              <w:tc>
                <w:tcPr>
                  <w:tcW w:w="1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7E0B89">
                    <w:rPr>
                      <w:rFonts w:ascii="標楷體" w:eastAsia="標楷體" w:hAnsi="標楷體" w:hint="eastAsia"/>
                    </w:rPr>
                    <w:t>第</w:t>
                  </w:r>
                  <w:r w:rsidRPr="007E0B89">
                    <w:rPr>
                      <w:rFonts w:ascii="標楷體" w:eastAsia="標楷體" w:hAnsi="標楷體"/>
                    </w:rPr>
                    <w:t>2</w:t>
                  </w:r>
                  <w:r w:rsidRPr="007E0B89">
                    <w:rPr>
                      <w:rFonts w:ascii="標楷體" w:eastAsia="標楷體" w:hAnsi="標楷體" w:hint="eastAsia"/>
                    </w:rPr>
                    <w:t>次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12ED0" w:rsidRPr="007E0B89" w:rsidRDefault="00C12ED0" w:rsidP="007E0B89">
                  <w:pPr>
                    <w:spacing w:line="4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C12ED0" w:rsidRPr="007E0B89" w:rsidRDefault="00C12ED0" w:rsidP="007E0B89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C12ED0" w:rsidRPr="00E24FE4" w:rsidTr="007E0B89">
        <w:tc>
          <w:tcPr>
            <w:tcW w:w="10628" w:type="dxa"/>
            <w:gridSpan w:val="7"/>
            <w:tcBorders>
              <w:bottom w:val="single" w:sz="24" w:space="0" w:color="000000"/>
            </w:tcBorders>
            <w:vAlign w:val="center"/>
          </w:tcPr>
          <w:p w:rsidR="00C12ED0" w:rsidRPr="007E0B89" w:rsidRDefault="00C12ED0" w:rsidP="007E0B89">
            <w:pPr>
              <w:spacing w:line="460" w:lineRule="exact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結果：□提供原班教師特教諮詢服務</w:t>
            </w:r>
            <w:r w:rsidRPr="007E0B89">
              <w:rPr>
                <w:rFonts w:ascii="標楷體" w:eastAsia="標楷體" w:hAnsi="標楷體"/>
              </w:rPr>
              <w:t>(</w:t>
            </w:r>
            <w:r w:rsidRPr="007E0B89">
              <w:rPr>
                <w:rFonts w:ascii="標楷體" w:eastAsia="標楷體" w:hAnsi="標楷體" w:hint="eastAsia"/>
              </w:rPr>
              <w:t>班級經營與教學策略等建議</w:t>
            </w:r>
            <w:r w:rsidRPr="007E0B89">
              <w:rPr>
                <w:rFonts w:ascii="標楷體" w:eastAsia="標楷體" w:hAnsi="標楷體"/>
              </w:rPr>
              <w:t>)</w:t>
            </w:r>
          </w:p>
          <w:p w:rsidR="00C12ED0" w:rsidRPr="007E0B89" w:rsidRDefault="00C12ED0" w:rsidP="00C12ED0">
            <w:pPr>
              <w:spacing w:line="460" w:lineRule="exact"/>
              <w:ind w:firstLineChars="300" w:firstLine="31680"/>
              <w:jc w:val="both"/>
              <w:rPr>
                <w:rFonts w:ascii="標楷體" w:eastAsia="標楷體" w:hAnsi="標楷體"/>
              </w:rPr>
            </w:pPr>
            <w:r w:rsidRPr="007E0B89">
              <w:rPr>
                <w:rFonts w:ascii="標楷體" w:eastAsia="標楷體" w:hAnsi="標楷體" w:hint="eastAsia"/>
              </w:rPr>
              <w:t>□召開特教組個案會議，評估是否進入特殊教育不分類資原班接受直接教學服務。</w:t>
            </w:r>
          </w:p>
        </w:tc>
      </w:tr>
    </w:tbl>
    <w:p w:rsidR="00C12ED0" w:rsidRDefault="00C12ED0" w:rsidP="00DA342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追蹤情形：</w:t>
      </w:r>
    </w:p>
    <w:p w:rsidR="00C12ED0" w:rsidRPr="00E24FE4" w:rsidRDefault="00C12ED0" w:rsidP="00B41285">
      <w:pPr>
        <w:wordWrap w:val="0"/>
        <w:jc w:val="right"/>
        <w:rPr>
          <w:rFonts w:ascii="標楷體" w:eastAsia="標楷體" w:hAnsi="標楷體"/>
        </w:rPr>
      </w:pPr>
      <w:r w:rsidRPr="00E24FE4">
        <w:rPr>
          <w:rFonts w:ascii="標楷體" w:eastAsia="標楷體" w:hAnsi="標楷體" w:hint="eastAsia"/>
        </w:rPr>
        <w:t>□</w:t>
      </w:r>
      <w:r>
        <w:rPr>
          <w:rFonts w:ascii="標楷體" w:eastAsia="標楷體" w:hAnsi="標楷體" w:hint="eastAsia"/>
        </w:rPr>
        <w:t>結案日期</w:t>
      </w:r>
      <w:r>
        <w:rPr>
          <w:rFonts w:ascii="標楷體" w:eastAsia="標楷體" w:hAnsi="標楷體"/>
        </w:rPr>
        <w:t xml:space="preserve">(   </w:t>
      </w:r>
      <w:r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/>
        </w:rPr>
        <w:t>)</w:t>
      </w:r>
    </w:p>
    <w:sectPr w:rsidR="00C12ED0" w:rsidRPr="00E24FE4" w:rsidSect="00DA342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044BF"/>
    <w:multiLevelType w:val="hybridMultilevel"/>
    <w:tmpl w:val="90D85B2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427"/>
    <w:rsid w:val="00027D60"/>
    <w:rsid w:val="000308FB"/>
    <w:rsid w:val="00037EFB"/>
    <w:rsid w:val="00065F38"/>
    <w:rsid w:val="00090527"/>
    <w:rsid w:val="0009295D"/>
    <w:rsid w:val="000959C0"/>
    <w:rsid w:val="000A3A78"/>
    <w:rsid w:val="000B7E0B"/>
    <w:rsid w:val="000D1BC9"/>
    <w:rsid w:val="00133597"/>
    <w:rsid w:val="00137CF2"/>
    <w:rsid w:val="00145980"/>
    <w:rsid w:val="001576AB"/>
    <w:rsid w:val="00160B6F"/>
    <w:rsid w:val="00192AAB"/>
    <w:rsid w:val="001E3E2E"/>
    <w:rsid w:val="00200716"/>
    <w:rsid w:val="002049D8"/>
    <w:rsid w:val="0020752B"/>
    <w:rsid w:val="002114C6"/>
    <w:rsid w:val="00212C72"/>
    <w:rsid w:val="00230656"/>
    <w:rsid w:val="00235A6F"/>
    <w:rsid w:val="00236850"/>
    <w:rsid w:val="002C44EF"/>
    <w:rsid w:val="002C774A"/>
    <w:rsid w:val="002D386A"/>
    <w:rsid w:val="002D56BB"/>
    <w:rsid w:val="002E5ED6"/>
    <w:rsid w:val="0032660A"/>
    <w:rsid w:val="00341180"/>
    <w:rsid w:val="003456C2"/>
    <w:rsid w:val="003650FA"/>
    <w:rsid w:val="00373A6E"/>
    <w:rsid w:val="003A34B0"/>
    <w:rsid w:val="003A6329"/>
    <w:rsid w:val="003C5A2F"/>
    <w:rsid w:val="003E5C7B"/>
    <w:rsid w:val="004162E4"/>
    <w:rsid w:val="00416C6F"/>
    <w:rsid w:val="00420290"/>
    <w:rsid w:val="004B7AA3"/>
    <w:rsid w:val="004D57F6"/>
    <w:rsid w:val="00545CC6"/>
    <w:rsid w:val="00546F18"/>
    <w:rsid w:val="00577766"/>
    <w:rsid w:val="00577BAF"/>
    <w:rsid w:val="005842AC"/>
    <w:rsid w:val="00590DD2"/>
    <w:rsid w:val="005A5F5D"/>
    <w:rsid w:val="005C51B7"/>
    <w:rsid w:val="005E212E"/>
    <w:rsid w:val="0063066F"/>
    <w:rsid w:val="006462A1"/>
    <w:rsid w:val="00655056"/>
    <w:rsid w:val="00670C4F"/>
    <w:rsid w:val="00697F38"/>
    <w:rsid w:val="006A5F3B"/>
    <w:rsid w:val="006E22BC"/>
    <w:rsid w:val="006F0154"/>
    <w:rsid w:val="006F432E"/>
    <w:rsid w:val="006F71E0"/>
    <w:rsid w:val="0072523A"/>
    <w:rsid w:val="0077205A"/>
    <w:rsid w:val="007B018B"/>
    <w:rsid w:val="007E0B89"/>
    <w:rsid w:val="00822E5F"/>
    <w:rsid w:val="0082447B"/>
    <w:rsid w:val="00826880"/>
    <w:rsid w:val="008410C9"/>
    <w:rsid w:val="008461A9"/>
    <w:rsid w:val="00852659"/>
    <w:rsid w:val="0087083B"/>
    <w:rsid w:val="008A09BC"/>
    <w:rsid w:val="008A391A"/>
    <w:rsid w:val="008B1F37"/>
    <w:rsid w:val="008C06B6"/>
    <w:rsid w:val="008F19F7"/>
    <w:rsid w:val="008F71B0"/>
    <w:rsid w:val="009251E7"/>
    <w:rsid w:val="009267E9"/>
    <w:rsid w:val="00926916"/>
    <w:rsid w:val="00943348"/>
    <w:rsid w:val="00950298"/>
    <w:rsid w:val="009652BB"/>
    <w:rsid w:val="009946ED"/>
    <w:rsid w:val="009A70B1"/>
    <w:rsid w:val="009B69AF"/>
    <w:rsid w:val="009C527A"/>
    <w:rsid w:val="009C5319"/>
    <w:rsid w:val="009E2716"/>
    <w:rsid w:val="00A025D9"/>
    <w:rsid w:val="00A064A9"/>
    <w:rsid w:val="00A22A41"/>
    <w:rsid w:val="00A2300B"/>
    <w:rsid w:val="00A51B93"/>
    <w:rsid w:val="00A55DFB"/>
    <w:rsid w:val="00A73EB9"/>
    <w:rsid w:val="00A77ABA"/>
    <w:rsid w:val="00A80C5D"/>
    <w:rsid w:val="00A8295C"/>
    <w:rsid w:val="00A953E1"/>
    <w:rsid w:val="00AA0773"/>
    <w:rsid w:val="00AA3FC5"/>
    <w:rsid w:val="00B05463"/>
    <w:rsid w:val="00B41285"/>
    <w:rsid w:val="00B6359B"/>
    <w:rsid w:val="00B75052"/>
    <w:rsid w:val="00B84193"/>
    <w:rsid w:val="00B855B0"/>
    <w:rsid w:val="00BD19B6"/>
    <w:rsid w:val="00BE5181"/>
    <w:rsid w:val="00BF63AA"/>
    <w:rsid w:val="00BF6534"/>
    <w:rsid w:val="00C03C8C"/>
    <w:rsid w:val="00C12ED0"/>
    <w:rsid w:val="00C31761"/>
    <w:rsid w:val="00C31D55"/>
    <w:rsid w:val="00C44756"/>
    <w:rsid w:val="00C64D24"/>
    <w:rsid w:val="00C66F4A"/>
    <w:rsid w:val="00C97598"/>
    <w:rsid w:val="00CB06E5"/>
    <w:rsid w:val="00CB48B2"/>
    <w:rsid w:val="00CC4E1F"/>
    <w:rsid w:val="00D26AFA"/>
    <w:rsid w:val="00D32535"/>
    <w:rsid w:val="00D500E4"/>
    <w:rsid w:val="00D60AEB"/>
    <w:rsid w:val="00D624B4"/>
    <w:rsid w:val="00D90357"/>
    <w:rsid w:val="00DA3427"/>
    <w:rsid w:val="00DA6C26"/>
    <w:rsid w:val="00DE7354"/>
    <w:rsid w:val="00E038D2"/>
    <w:rsid w:val="00E171E6"/>
    <w:rsid w:val="00E17909"/>
    <w:rsid w:val="00E24FE4"/>
    <w:rsid w:val="00E32084"/>
    <w:rsid w:val="00E543EE"/>
    <w:rsid w:val="00E60F55"/>
    <w:rsid w:val="00E724ED"/>
    <w:rsid w:val="00E91CCA"/>
    <w:rsid w:val="00E95CC0"/>
    <w:rsid w:val="00E97E04"/>
    <w:rsid w:val="00EA0776"/>
    <w:rsid w:val="00EA11AC"/>
    <w:rsid w:val="00EA23CD"/>
    <w:rsid w:val="00EB2CDA"/>
    <w:rsid w:val="00EB63DB"/>
    <w:rsid w:val="00EC726B"/>
    <w:rsid w:val="00EE0BCE"/>
    <w:rsid w:val="00EF5C68"/>
    <w:rsid w:val="00EF6F01"/>
    <w:rsid w:val="00F027EE"/>
    <w:rsid w:val="00F05848"/>
    <w:rsid w:val="00F152FF"/>
    <w:rsid w:val="00F3698D"/>
    <w:rsid w:val="00F515DB"/>
    <w:rsid w:val="00F54822"/>
    <w:rsid w:val="00F60CD9"/>
    <w:rsid w:val="00F678DA"/>
    <w:rsid w:val="00F870B9"/>
    <w:rsid w:val="00F95D96"/>
    <w:rsid w:val="00FC16FF"/>
    <w:rsid w:val="00FD01C4"/>
    <w:rsid w:val="00FD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656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3427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A3FC5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1</Pages>
  <Words>145</Words>
  <Characters>829</Characters>
  <Application>Microsoft Office Outlook</Application>
  <DocSecurity>0</DocSecurity>
  <Lines>0</Lines>
  <Paragraphs>0</Paragraphs>
  <ScaleCrop>false</ScaleCrop>
  <Company>KAWAY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2015-03-05T05:37:00Z</dcterms:created>
  <dcterms:modified xsi:type="dcterms:W3CDTF">2015-04-16T00:18:00Z</dcterms:modified>
</cp:coreProperties>
</file>